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49F9A1" w14:textId="77777777" w:rsidR="00595483" w:rsidRDefault="00CB63F7" w:rsidP="00044EB7">
      <w:bookmarkStart w:id="0" w:name="_GoBack"/>
      <w:bookmarkEnd w:id="0"/>
      <w:r>
        <w:rPr>
          <w:noProof/>
        </w:rPr>
        <w:drawing>
          <wp:inline distT="0" distB="0" distL="0" distR="0" wp14:anchorId="0E8D7325" wp14:editId="6386FA74">
            <wp:extent cx="9070975" cy="5913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1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FA85E2" w14:textId="77777777" w:rsidR="00CB63F7" w:rsidRDefault="00CB63F7" w:rsidP="00044EB7"/>
    <w:p w14:paraId="50EEF442" w14:textId="77777777" w:rsidR="00CB63F7" w:rsidRDefault="00CB63F7" w:rsidP="00CB63F7">
      <w:r>
        <w:lastRenderedPageBreak/>
        <w:t>Elemental Composition Report</w:t>
      </w:r>
    </w:p>
    <w:p w14:paraId="7A1D7AEA" w14:textId="77777777" w:rsidR="00CB63F7" w:rsidRDefault="00CB63F7" w:rsidP="00CB63F7"/>
    <w:p w14:paraId="58015546" w14:textId="77777777" w:rsidR="00CB63F7" w:rsidRDefault="00CB63F7" w:rsidP="00CB63F7">
      <w:r>
        <w:t>Single Mass Analysis</w:t>
      </w:r>
    </w:p>
    <w:p w14:paraId="4631386B" w14:textId="77777777" w:rsidR="00CB63F7" w:rsidRDefault="00CB63F7" w:rsidP="00CB63F7">
      <w:r>
        <w:t>Tolerance = 10.0 PPM   /   DBE: min = -1.5, max = 100.0</w:t>
      </w:r>
    </w:p>
    <w:p w14:paraId="694E407A" w14:textId="77777777" w:rsidR="00CB63F7" w:rsidRDefault="00CB63F7" w:rsidP="00CB63F7">
      <w:r>
        <w:t xml:space="preserve">Element prediction: Off </w:t>
      </w:r>
    </w:p>
    <w:p w14:paraId="7A0C7FD4" w14:textId="77777777" w:rsidR="00CB63F7" w:rsidRDefault="00CB63F7" w:rsidP="00CB63F7">
      <w:r>
        <w:t>Number of isotope peaks used for i-FIT = 3</w:t>
      </w:r>
    </w:p>
    <w:p w14:paraId="4C90DD5A" w14:textId="77777777" w:rsidR="00CB63F7" w:rsidRDefault="00CB63F7" w:rsidP="00CB63F7"/>
    <w:p w14:paraId="6C88B0EA" w14:textId="77777777" w:rsidR="00CB63F7" w:rsidRDefault="00CB63F7" w:rsidP="00CB63F7">
      <w:r>
        <w:t>Monoisotopic Mass, Even Electron Ions</w:t>
      </w:r>
    </w:p>
    <w:p w14:paraId="52F7FE70" w14:textId="77777777" w:rsidR="00CB63F7" w:rsidRDefault="00CB63F7" w:rsidP="00CB63F7">
      <w:r>
        <w:t xml:space="preserve">112 formula(e) evaluated with 1 </w:t>
      </w:r>
      <w:proofErr w:type="gramStart"/>
      <w:r>
        <w:t>results</w:t>
      </w:r>
      <w:proofErr w:type="gramEnd"/>
      <w:r>
        <w:t xml:space="preserve"> within limits (all results (up to 1000) for each mass)</w:t>
      </w:r>
    </w:p>
    <w:p w14:paraId="0EE8EB3A" w14:textId="77777777" w:rsidR="00CB63F7" w:rsidRDefault="00CB63F7" w:rsidP="00CB63F7">
      <w:r>
        <w:t>Elements Used:</w:t>
      </w:r>
    </w:p>
    <w:p w14:paraId="1894D010" w14:textId="77777777" w:rsidR="00CB63F7" w:rsidRDefault="00CB63F7" w:rsidP="00CB63F7">
      <w:r>
        <w:t xml:space="preserve">C: 16-16    H: 0-150    N: 0-10    O: 0-10    </w:t>
      </w:r>
    </w:p>
    <w:p w14:paraId="1FFEADF0" w14:textId="77777777" w:rsidR="00CB63F7" w:rsidRDefault="00CB63F7" w:rsidP="00CB63F7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14:paraId="0863858A" w14:textId="77777777" w:rsidR="00CB63F7" w:rsidRDefault="00CB63F7" w:rsidP="00CB63F7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100.0</w:t>
      </w:r>
    </w:p>
    <w:p w14:paraId="6D06BF32" w14:textId="77777777" w:rsidR="00CB63F7" w:rsidRDefault="00CB63F7" w:rsidP="00CB63F7">
      <w:r>
        <w:t xml:space="preserve">Mass       </w:t>
      </w:r>
      <w:r>
        <w:tab/>
        <w:t xml:space="preserve">Calc. Mass     </w:t>
      </w:r>
      <w:r>
        <w:tab/>
      </w:r>
      <w:proofErr w:type="spellStart"/>
      <w:r>
        <w:t>mDa</w:t>
      </w:r>
      <w:proofErr w:type="spellEnd"/>
      <w:r>
        <w:t xml:space="preserve">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</w:r>
      <w:proofErr w:type="spellStart"/>
      <w:r>
        <w:t>i-FIT</w:t>
      </w:r>
      <w:proofErr w:type="spellEnd"/>
      <w:r>
        <w:t xml:space="preserve"> (Norm) </w:t>
      </w:r>
      <w:r>
        <w:tab/>
        <w:t>Formula</w:t>
      </w:r>
    </w:p>
    <w:p w14:paraId="36E1C69E" w14:textId="77777777" w:rsidR="00CB63F7" w:rsidRPr="00044EB7" w:rsidRDefault="00CB63F7" w:rsidP="00CB63F7">
      <w:r>
        <w:t xml:space="preserve">262.1810   </w:t>
      </w:r>
      <w:r>
        <w:tab/>
        <w:t xml:space="preserve">262.1807       </w:t>
      </w:r>
      <w:r>
        <w:tab/>
        <w:t xml:space="preserve">0.3      </w:t>
      </w:r>
      <w:r>
        <w:tab/>
        <w:t xml:space="preserve">1.1      </w:t>
      </w:r>
      <w:r>
        <w:tab/>
        <w:t xml:space="preserve">5.5      </w:t>
      </w:r>
      <w:r>
        <w:tab/>
        <w:t xml:space="preserve">130.0      </w:t>
      </w:r>
      <w:r>
        <w:tab/>
        <w:t xml:space="preserve">0.0          </w:t>
      </w:r>
      <w:r>
        <w:tab/>
        <w:t>C</w:t>
      </w:r>
      <w:proofErr w:type="gramStart"/>
      <w:r>
        <w:t>16  H</w:t>
      </w:r>
      <w:proofErr w:type="gramEnd"/>
      <w:r>
        <w:t>24  N  O2</w:t>
      </w:r>
    </w:p>
    <w:sectPr w:rsidR="00CB63F7" w:rsidRPr="00044EB7" w:rsidSect="004C2A0A">
      <w:pgSz w:w="15840" w:h="12240" w:orient="landscape"/>
      <w:pgMar w:top="864" w:right="835" w:bottom="1483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3F7"/>
    <w:rsid w:val="00044EB7"/>
    <w:rsid w:val="004C2A0A"/>
    <w:rsid w:val="00595483"/>
    <w:rsid w:val="008A7B7A"/>
    <w:rsid w:val="00B22530"/>
    <w:rsid w:val="00CB63F7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85022B"/>
  <w15:docId w15:val="{6ADCAD78-8BC2-4847-9C94-BE4F01F7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Microsoft\Templates\IMPERIAL.dotx.docx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1F0F364EEEAB4F8C6ECEAA63BFFA5A" ma:contentTypeVersion="10" ma:contentTypeDescription="Create a new document." ma:contentTypeScope="" ma:versionID="c2e3d1bc96a53cdb08b1466beeb421cc">
  <xsd:schema xmlns:xsd="http://www.w3.org/2001/XMLSchema" xmlns:xs="http://www.w3.org/2001/XMLSchema" xmlns:p="http://schemas.microsoft.com/office/2006/metadata/properties" xmlns:ns3="197f7777-26f2-400d-b7e9-6dda85e60128" xmlns:ns4="80cb24ae-bf43-4e9c-b84b-c915c2433da5" targetNamespace="http://schemas.microsoft.com/office/2006/metadata/properties" ma:root="true" ma:fieldsID="a5ff16618e6530a875fb59820b78611b" ns3:_="" ns4:_="">
    <xsd:import namespace="197f7777-26f2-400d-b7e9-6dda85e60128"/>
    <xsd:import namespace="80cb24ae-bf43-4e9c-b84b-c915c2433d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7f7777-26f2-400d-b7e9-6dda85e601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b24ae-bf43-4e9c-b84b-c915c2433da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5A2432-0B51-449B-A004-2DABFEA3A2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7f7777-26f2-400d-b7e9-6dda85e60128"/>
    <ds:schemaRef ds:uri="80cb24ae-bf43-4e9c-b84b-c915c2433d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821619-2AC2-4EE7-AB9C-7F026AEF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F4AA6-0A20-49F6-AC85-956A9D1D41CF}">
  <ds:schemaRefs>
    <ds:schemaRef ds:uri="http://schemas.microsoft.com/office/2006/documentManagement/types"/>
    <ds:schemaRef ds:uri="http://schemas.openxmlformats.org/package/2006/metadata/core-properties"/>
    <ds:schemaRef ds:uri="197f7777-26f2-400d-b7e9-6dda85e60128"/>
    <ds:schemaRef ds:uri="http://purl.org/dc/elements/1.1/"/>
    <ds:schemaRef ds:uri="80cb24ae-bf43-4e9c-b84b-c915c2433da5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IMPERIAL.dotx.docx.dotx</Template>
  <TotalTime>1</TotalTime>
  <Pages>2</Pages>
  <Words>100</Words>
  <Characters>573</Characters>
  <Application>Microsoft Office Word</Application>
  <DocSecurity>4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Briggs, Edward</cp:lastModifiedBy>
  <cp:revision>2</cp:revision>
  <dcterms:created xsi:type="dcterms:W3CDTF">2019-08-27T16:48:00Z</dcterms:created>
  <dcterms:modified xsi:type="dcterms:W3CDTF">2019-08-27T16:48:00Z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0x0101009F1F0F364EEEAB4F8C6ECEAA63BFFA5A</vt:lpwstr>
  </property>
</Properties>
</file>